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202" w:rsidRDefault="00CC2202" w:rsidP="00CC22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FENTON</w:t>
      </w:r>
      <w:r>
        <w:rPr>
          <w:rFonts w:ascii="Times New Roman" w:hAnsi="Times New Roman" w:cs="Times New Roman"/>
          <w:sz w:val="24"/>
          <w:szCs w:val="24"/>
        </w:rPr>
        <w:t xml:space="preserve">       (fl.1419)</w:t>
      </w:r>
      <w:bookmarkStart w:id="0" w:name="_GoBack"/>
      <w:bookmarkEnd w:id="0"/>
    </w:p>
    <w:p w:rsidR="00CC2202" w:rsidRDefault="00CC2202" w:rsidP="00CC22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2202" w:rsidRDefault="00CC2202" w:rsidP="00CC22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2202" w:rsidRDefault="00CC2202" w:rsidP="00CC22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Lincoln Castle into</w:t>
      </w:r>
    </w:p>
    <w:p w:rsidR="00CC2202" w:rsidRDefault="00CC2202" w:rsidP="00CC22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Thomas Carleton(q.v.).</w:t>
      </w:r>
    </w:p>
    <w:p w:rsidR="00CC2202" w:rsidRDefault="00CC2202" w:rsidP="00CC22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21-271)</w:t>
      </w:r>
    </w:p>
    <w:p w:rsidR="00CC2202" w:rsidRDefault="00CC2202" w:rsidP="00CC22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2202" w:rsidRDefault="00CC2202" w:rsidP="00CC22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C2202" w:rsidRDefault="00CC2202" w:rsidP="00CC22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February 2016</w:t>
      </w:r>
    </w:p>
    <w:sectPr w:rsidR="00DD5B8A" w:rsidRPr="00CC22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202" w:rsidRDefault="00CC2202" w:rsidP="00564E3C">
      <w:pPr>
        <w:spacing w:after="0" w:line="240" w:lineRule="auto"/>
      </w:pPr>
      <w:r>
        <w:separator/>
      </w:r>
    </w:p>
  </w:endnote>
  <w:endnote w:type="continuationSeparator" w:id="0">
    <w:p w:rsidR="00CC2202" w:rsidRDefault="00CC220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C2202">
      <w:rPr>
        <w:rFonts w:ascii="Times New Roman" w:hAnsi="Times New Roman" w:cs="Times New Roman"/>
        <w:noProof/>
        <w:sz w:val="24"/>
        <w:szCs w:val="24"/>
      </w:rPr>
      <w:t>23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202" w:rsidRDefault="00CC2202" w:rsidP="00564E3C">
      <w:pPr>
        <w:spacing w:after="0" w:line="240" w:lineRule="auto"/>
      </w:pPr>
      <w:r>
        <w:separator/>
      </w:r>
    </w:p>
  </w:footnote>
  <w:footnote w:type="continuationSeparator" w:id="0">
    <w:p w:rsidR="00CC2202" w:rsidRDefault="00CC220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202"/>
    <w:rsid w:val="00372DC6"/>
    <w:rsid w:val="00564E3C"/>
    <w:rsid w:val="0064591D"/>
    <w:rsid w:val="00CC220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DD80F"/>
  <w15:chartTrackingRefBased/>
  <w15:docId w15:val="{C1D95BEC-D2AD-45DC-91AB-3CBC36397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2016-02-23T16:23:00Z</dcterms:created>
  <dcterms:modified xsi:type="dcterms:W3CDTF">2016-02-23T16:23:00Z</dcterms:modified>
</cp:coreProperties>
</file>